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717" w:rsidRPr="00EE6BBB" w:rsidRDefault="00AB4717" w:rsidP="00AB4717">
      <w:pPr>
        <w:pStyle w:val="NoSpacing"/>
      </w:pPr>
      <w:r w:rsidRPr="00EE6BBB">
        <w:rPr>
          <w:u w:val="single"/>
        </w:rPr>
        <w:t>Edmund CLERK</w:t>
      </w:r>
      <w:r w:rsidRPr="00EE6BBB">
        <w:t xml:space="preserve">   </w:t>
      </w:r>
      <w:proofErr w:type="gramStart"/>
      <w:r w:rsidRPr="00EE6BBB">
        <w:t xml:space="preserve">   (</w:t>
      </w:r>
      <w:proofErr w:type="gramEnd"/>
      <w:r w:rsidRPr="00EE6BBB">
        <w:t>fl.1466)</w:t>
      </w:r>
    </w:p>
    <w:p w:rsidR="00AB4717" w:rsidRPr="00EE6BBB" w:rsidRDefault="00AB4717" w:rsidP="00AB4717">
      <w:pPr>
        <w:pStyle w:val="NoSpacing"/>
      </w:pPr>
      <w:r w:rsidRPr="00EE6BBB">
        <w:t xml:space="preserve">of </w:t>
      </w:r>
      <w:proofErr w:type="spellStart"/>
      <w:r w:rsidRPr="00EE6BBB">
        <w:t>Pershore</w:t>
      </w:r>
      <w:proofErr w:type="spellEnd"/>
      <w:r w:rsidRPr="00EE6BBB">
        <w:t>, Worcestershire.</w:t>
      </w:r>
    </w:p>
    <w:p w:rsidR="00AB4717" w:rsidRPr="00EE6BBB" w:rsidRDefault="00AB4717" w:rsidP="00AB4717">
      <w:pPr>
        <w:pStyle w:val="NoSpacing"/>
      </w:pPr>
    </w:p>
    <w:p w:rsidR="00AB4717" w:rsidRPr="00EE6BBB" w:rsidRDefault="00AB4717" w:rsidP="00AB4717">
      <w:pPr>
        <w:pStyle w:val="NoSpacing"/>
      </w:pPr>
    </w:p>
    <w:p w:rsidR="00AB4717" w:rsidRPr="00EE6BBB" w:rsidRDefault="00AB4717" w:rsidP="00AB4717">
      <w:pPr>
        <w:pStyle w:val="NoSpacing"/>
      </w:pPr>
      <w:r w:rsidRPr="00EE6BBB">
        <w:t>= Joan(q.v.).</w:t>
      </w:r>
    </w:p>
    <w:p w:rsidR="00AB4717" w:rsidRPr="00EE6BBB" w:rsidRDefault="00AB4717" w:rsidP="00AB4717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AB4717" w:rsidRPr="00EE6BBB" w:rsidRDefault="00AB4717" w:rsidP="00AB4717">
      <w:pPr>
        <w:pStyle w:val="NoSpacing"/>
      </w:pPr>
    </w:p>
    <w:p w:rsidR="00AB4717" w:rsidRPr="00EE6BBB" w:rsidRDefault="00AB4717" w:rsidP="00AB4717">
      <w:pPr>
        <w:pStyle w:val="NoSpacing"/>
      </w:pPr>
    </w:p>
    <w:p w:rsidR="00AB4717" w:rsidRPr="00EE6BBB" w:rsidRDefault="00AB4717" w:rsidP="00AB4717">
      <w:pPr>
        <w:pStyle w:val="NoSpacing"/>
      </w:pPr>
      <w:r w:rsidRPr="00EE6BBB">
        <w:t xml:space="preserve">  3 Nov.1466</w:t>
      </w:r>
      <w:r w:rsidRPr="00EE6BBB">
        <w:tab/>
        <w:t>Settlement of the action taken against them by William Stephens(q.v.) and</w:t>
      </w:r>
    </w:p>
    <w:p w:rsidR="00AB4717" w:rsidRPr="00EE6BBB" w:rsidRDefault="00AB4717" w:rsidP="00AB4717">
      <w:pPr>
        <w:pStyle w:val="NoSpacing"/>
      </w:pPr>
      <w:r w:rsidRPr="00EE6BBB">
        <w:tab/>
      </w:r>
      <w:r w:rsidRPr="00EE6BBB">
        <w:tab/>
        <w:t xml:space="preserve">others over a </w:t>
      </w:r>
      <w:proofErr w:type="spellStart"/>
      <w:r w:rsidRPr="00EE6BBB">
        <w:t>messuage</w:t>
      </w:r>
      <w:proofErr w:type="spellEnd"/>
      <w:r w:rsidRPr="00EE6BBB">
        <w:t xml:space="preserve">, 4 tofts, 400 acres of lands and 80 acres of meadow in </w:t>
      </w:r>
    </w:p>
    <w:p w:rsidR="00AB4717" w:rsidRPr="00EE6BBB" w:rsidRDefault="00AB4717" w:rsidP="00AB4717">
      <w:pPr>
        <w:pStyle w:val="NoSpacing"/>
      </w:pPr>
      <w:r w:rsidRPr="00EE6BBB">
        <w:tab/>
      </w:r>
      <w:r w:rsidRPr="00EE6BBB">
        <w:tab/>
      </w:r>
      <w:proofErr w:type="spellStart"/>
      <w:r w:rsidRPr="00EE6BBB">
        <w:t>Thurmaston</w:t>
      </w:r>
      <w:proofErr w:type="spellEnd"/>
      <w:r w:rsidRPr="00EE6BBB">
        <w:t>, Leicestershire.   (ibid.)</w:t>
      </w:r>
    </w:p>
    <w:p w:rsidR="00AB4717" w:rsidRPr="00EE6BBB" w:rsidRDefault="00AB4717" w:rsidP="00AB4717">
      <w:pPr>
        <w:pStyle w:val="NoSpacing"/>
      </w:pPr>
    </w:p>
    <w:p w:rsidR="00AB4717" w:rsidRPr="00EE6BBB" w:rsidRDefault="00AB4717" w:rsidP="00AB4717">
      <w:pPr>
        <w:pStyle w:val="NoSpacing"/>
      </w:pPr>
    </w:p>
    <w:p w:rsidR="00AB4717" w:rsidRPr="00EE6BBB" w:rsidRDefault="00AB4717" w:rsidP="00AB4717">
      <w:pPr>
        <w:pStyle w:val="NoSpacing"/>
      </w:pPr>
      <w:r w:rsidRPr="00EE6BBB">
        <w:t>13 November 2015</w:t>
      </w:r>
    </w:p>
    <w:p w:rsidR="006B2F86" w:rsidRPr="00E71FC3" w:rsidRDefault="00AB47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717" w:rsidRDefault="00AB4717" w:rsidP="00E71FC3">
      <w:pPr>
        <w:spacing w:after="0" w:line="240" w:lineRule="auto"/>
      </w:pPr>
      <w:r>
        <w:separator/>
      </w:r>
    </w:p>
  </w:endnote>
  <w:endnote w:type="continuationSeparator" w:id="0">
    <w:p w:rsidR="00AB4717" w:rsidRDefault="00AB47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717" w:rsidRDefault="00AB4717" w:rsidP="00E71FC3">
      <w:pPr>
        <w:spacing w:after="0" w:line="240" w:lineRule="auto"/>
      </w:pPr>
      <w:r>
        <w:separator/>
      </w:r>
    </w:p>
  </w:footnote>
  <w:footnote w:type="continuationSeparator" w:id="0">
    <w:p w:rsidR="00AB4717" w:rsidRDefault="00AB47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717"/>
    <w:rsid w:val="001A7C09"/>
    <w:rsid w:val="00577BD5"/>
    <w:rsid w:val="00656CBA"/>
    <w:rsid w:val="006A1F77"/>
    <w:rsid w:val="00733BE7"/>
    <w:rsid w:val="00AB471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E13E0-8019-4A5E-AEC6-852C0120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B47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2017-02-10T21:49:00Z</dcterms:created>
  <dcterms:modified xsi:type="dcterms:W3CDTF">2017-02-10T21:49:00Z</dcterms:modified>
</cp:coreProperties>
</file>